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59E2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Додаток № </w:t>
      </w:r>
      <w:r>
        <w:rPr>
          <w:b/>
          <w:bCs/>
          <w:sz w:val="28"/>
        </w:rPr>
        <w:t>9</w:t>
      </w:r>
    </w:p>
    <w:p w14:paraId="7697F88F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3F276E66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66C320FC" w14:textId="138B5706" w:rsidR="00E371F6" w:rsidRDefault="00C6303C" w:rsidP="00C6303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ві</w:t>
      </w:r>
      <w:r w:rsidR="00E371F6">
        <w:rPr>
          <w:b/>
          <w:bCs/>
          <w:sz w:val="28"/>
          <w:lang w:val="uk-UA"/>
        </w:rPr>
        <w:t>д</w:t>
      </w:r>
      <w:r>
        <w:rPr>
          <w:b/>
          <w:bCs/>
          <w:sz w:val="28"/>
          <w:lang w:val="uk-UA"/>
        </w:rPr>
        <w:t>_____________№</w:t>
      </w:r>
    </w:p>
    <w:p w14:paraId="66D54CE5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</w:p>
    <w:p w14:paraId="1FF3D5DE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</w:p>
    <w:p w14:paraId="686075F8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579AA081" w14:textId="12ED2F26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6303C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6303C">
        <w:rPr>
          <w:b/>
          <w:bCs/>
          <w:sz w:val="28"/>
          <w:lang w:val="uk-UA"/>
        </w:rPr>
        <w:t>території обслуговування</w:t>
      </w:r>
    </w:p>
    <w:p w14:paraId="620C66E7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 w:rsidRPr="00E371F6">
        <w:rPr>
          <w:b/>
          <w:bCs/>
          <w:sz w:val="28"/>
          <w:lang w:val="uk-UA"/>
        </w:rPr>
        <w:t>гімназії</w:t>
      </w:r>
      <w:r>
        <w:rPr>
          <w:b/>
          <w:bCs/>
          <w:sz w:val="28"/>
          <w:lang w:val="uk-UA"/>
        </w:rPr>
        <w:t xml:space="preserve"> № 9 імені Героїв Крут </w:t>
      </w:r>
    </w:p>
    <w:p w14:paraId="10D4974B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46BCD6E3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</w:p>
    <w:p w14:paraId="558C969C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</w:p>
    <w:p w14:paraId="0D7AB7D7" w14:textId="12CDF9E3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 w:rsidRPr="00E371F6">
        <w:rPr>
          <w:sz w:val="28"/>
          <w:szCs w:val="28"/>
          <w:lang w:val="uk-UA"/>
        </w:rPr>
        <w:t>вул. Будівельна</w:t>
      </w:r>
      <w:r w:rsidR="00C6303C">
        <w:rPr>
          <w:sz w:val="28"/>
          <w:szCs w:val="28"/>
          <w:lang w:val="uk-UA"/>
        </w:rPr>
        <w:t xml:space="preserve"> (буд. № 1-28)</w:t>
      </w:r>
    </w:p>
    <w:p w14:paraId="37EB6C6D" w14:textId="2705DC94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Нафтовиків</w:t>
      </w:r>
      <w:r w:rsidR="00C6303C">
        <w:rPr>
          <w:sz w:val="28"/>
          <w:szCs w:val="28"/>
          <w:lang w:val="uk-UA"/>
        </w:rPr>
        <w:t xml:space="preserve"> (буд. № 1-24)</w:t>
      </w:r>
    </w:p>
    <w:p w14:paraId="5DAB69B6" w14:textId="14F5AF44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Бориславська</w:t>
      </w:r>
      <w:r w:rsidR="00C6303C">
        <w:rPr>
          <w:sz w:val="28"/>
          <w:szCs w:val="28"/>
          <w:lang w:val="uk-UA"/>
        </w:rPr>
        <w:t xml:space="preserve"> (з буд. № 43)</w:t>
      </w:r>
    </w:p>
    <w:p w14:paraId="14035C56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Фабрична</w:t>
      </w:r>
    </w:p>
    <w:p w14:paraId="5FFA1453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Братів Кицилів</w:t>
      </w:r>
    </w:p>
    <w:p w14:paraId="17EAA020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Леонтовича</w:t>
      </w:r>
    </w:p>
    <w:p w14:paraId="1F0DBBA7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Людкевича</w:t>
      </w:r>
    </w:p>
    <w:p w14:paraId="6CE4A8D7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Дністровська</w:t>
      </w:r>
    </w:p>
    <w:p w14:paraId="1B2E42A2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Ріпницька</w:t>
      </w:r>
    </w:p>
    <w:p w14:paraId="58BF0483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Олени Теліги</w:t>
      </w:r>
    </w:p>
    <w:p w14:paraId="331CF041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Л.Мартовича</w:t>
      </w:r>
    </w:p>
    <w:p w14:paraId="7839BF35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Зубрицького</w:t>
      </w:r>
    </w:p>
    <w:p w14:paraId="5A694D09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С.Руданського</w:t>
      </w:r>
    </w:p>
    <w:p w14:paraId="14BD4AFB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Кирило-Мефодіївська</w:t>
      </w:r>
    </w:p>
    <w:p w14:paraId="3CF24A90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П.Дорошенка</w:t>
      </w:r>
    </w:p>
    <w:p w14:paraId="362345D0" w14:textId="77777777" w:rsidR="00E371F6" w:rsidRPr="00C6303C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вул. Шота Руставелі </w:t>
      </w:r>
    </w:p>
    <w:p w14:paraId="6028A48E" w14:textId="03C062A9" w:rsidR="00C6303C" w:rsidRPr="00E371F6" w:rsidRDefault="00C6303C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Заводський</w:t>
      </w:r>
    </w:p>
    <w:p w14:paraId="023A0BB1" w14:textId="77777777" w:rsidR="003A0F73" w:rsidRDefault="003A0F73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7DF3196" w14:textId="5762D351" w:rsidR="00EB3456" w:rsidRDefault="00EB3456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551A05F" w14:textId="27821D1A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45A337F3" w14:textId="21A64663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2E70708" w14:textId="77777777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3309E93" w14:textId="77777777" w:rsidR="00EC1F8B" w:rsidRDefault="00EC1F8B" w:rsidP="00EC1F8B">
      <w:pPr>
        <w:ind w:right="-98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  <w:bookmarkStart w:id="0" w:name="_GoBack"/>
      <w:bookmarkEnd w:id="0"/>
    </w:p>
    <w:sectPr w:rsidR="00EC1F8B" w:rsidSect="00E371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56895"/>
    <w:multiLevelType w:val="hybridMultilevel"/>
    <w:tmpl w:val="EBA497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B3456"/>
    <w:rsid w:val="000E37B9"/>
    <w:rsid w:val="001971A0"/>
    <w:rsid w:val="00230E61"/>
    <w:rsid w:val="002B7AA5"/>
    <w:rsid w:val="002F79B7"/>
    <w:rsid w:val="003A0F73"/>
    <w:rsid w:val="005C5265"/>
    <w:rsid w:val="006D78F4"/>
    <w:rsid w:val="006F6064"/>
    <w:rsid w:val="00715782"/>
    <w:rsid w:val="00883768"/>
    <w:rsid w:val="008842D5"/>
    <w:rsid w:val="008C738F"/>
    <w:rsid w:val="00986B56"/>
    <w:rsid w:val="00A9160C"/>
    <w:rsid w:val="00B24466"/>
    <w:rsid w:val="00C6303C"/>
    <w:rsid w:val="00DE6662"/>
    <w:rsid w:val="00E2008D"/>
    <w:rsid w:val="00E371F6"/>
    <w:rsid w:val="00E61635"/>
    <w:rsid w:val="00E62C50"/>
    <w:rsid w:val="00EB3456"/>
    <w:rsid w:val="00EC1F8B"/>
    <w:rsid w:val="00F44A88"/>
    <w:rsid w:val="00F5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6910"/>
  <w15:docId w15:val="{98DA550E-9F0E-4FAD-9250-BF26F00A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F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A0F73"/>
    <w:pPr>
      <w:keepNext/>
      <w:jc w:val="right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0F7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F7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A0F7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230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71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80;&#1093;&#1072;&#1081;&#1083;&#1086;\&#1056;&#1072;&#1073;&#1086;&#1095;&#1080;&#1081;%20&#1089;&#1090;&#1086;&#1083;\&#1064;&#1072;&#1073;&#1083;&#1086;&#1085;&#1080;%20&#1076;&#1086;&#1082;&#1091;&#1084;&#1077;&#1085;&#1090;&#1110;&#1074;\&#1064;&#1072;&#1073;&#1083;&#1086;&#1085;%20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2016</Template>
  <TotalTime>18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SCHOOL_9</dc:creator>
  <cp:keywords/>
  <dc:description/>
  <cp:lastModifiedBy>Користувач</cp:lastModifiedBy>
  <cp:revision>12</cp:revision>
  <cp:lastPrinted>2025-09-09T14:05:00Z</cp:lastPrinted>
  <dcterms:created xsi:type="dcterms:W3CDTF">2016-08-15T11:57:00Z</dcterms:created>
  <dcterms:modified xsi:type="dcterms:W3CDTF">2025-09-11T13:43:00Z</dcterms:modified>
</cp:coreProperties>
</file>